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38" w:rsidRDefault="003B6538" w:rsidP="003B65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PLEYSTOWE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3B6538" w:rsidRDefault="003B6538" w:rsidP="003B65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6538" w:rsidRDefault="003B6538" w:rsidP="003B65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6538" w:rsidRDefault="003B6538" w:rsidP="003B65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 Oct.1432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Wantage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B6538" w:rsidRDefault="003B6538" w:rsidP="003B65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the lands of the late Robert Broun(q.v.).</w:t>
      </w:r>
    </w:p>
    <w:p w:rsidR="003B6538" w:rsidRDefault="003B6538" w:rsidP="003B65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24-7)</w:t>
      </w:r>
    </w:p>
    <w:p w:rsidR="003B6538" w:rsidRDefault="003B6538" w:rsidP="003B65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6538" w:rsidRDefault="003B6538" w:rsidP="003B65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B6538" w:rsidRDefault="003B6538" w:rsidP="003B65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2016</w:t>
      </w:r>
      <w:bookmarkStart w:id="0" w:name="_GoBack"/>
      <w:bookmarkEnd w:id="0"/>
    </w:p>
    <w:sectPr w:rsidR="00DD5B8A" w:rsidRPr="003B65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538" w:rsidRDefault="003B6538" w:rsidP="00564E3C">
      <w:pPr>
        <w:spacing w:after="0" w:line="240" w:lineRule="auto"/>
      </w:pPr>
      <w:r>
        <w:separator/>
      </w:r>
    </w:p>
  </w:endnote>
  <w:endnote w:type="continuationSeparator" w:id="0">
    <w:p w:rsidR="003B6538" w:rsidRDefault="003B653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B6538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538" w:rsidRDefault="003B6538" w:rsidP="00564E3C">
      <w:pPr>
        <w:spacing w:after="0" w:line="240" w:lineRule="auto"/>
      </w:pPr>
      <w:r>
        <w:separator/>
      </w:r>
    </w:p>
  </w:footnote>
  <w:footnote w:type="continuationSeparator" w:id="0">
    <w:p w:rsidR="003B6538" w:rsidRDefault="003B653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38"/>
    <w:rsid w:val="00372DC6"/>
    <w:rsid w:val="003B653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C2496"/>
  <w15:chartTrackingRefBased/>
  <w15:docId w15:val="{3E0E1B42-51C0-4DAD-822B-BB464389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2016-01-12T20:35:00Z</dcterms:created>
  <dcterms:modified xsi:type="dcterms:W3CDTF">2016-01-12T20:36:00Z</dcterms:modified>
</cp:coreProperties>
</file>